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75F" w:rsidRDefault="00F8575F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F8575F" w:rsidRPr="007F0519" w:rsidRDefault="00F8575F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F8575F" w:rsidRDefault="00F8575F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F8575F" w:rsidRPr="007F0519" w:rsidRDefault="00F8575F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F8575F" w:rsidRPr="00F4290B" w:rsidRDefault="00F8575F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>15.03.2022  №  51</w:t>
      </w:r>
    </w:p>
    <w:p w:rsidR="00F8575F" w:rsidRDefault="00F8575F">
      <w:r>
        <w:rPr>
          <w:rFonts w:ascii="Times New Roman" w:hAnsi="Times New Roman" w:cs="Times New Roman"/>
        </w:rPr>
        <w:t xml:space="preserve"> г. Унеча  Брянской области</w:t>
      </w:r>
    </w:p>
    <w:p w:rsidR="00F8575F" w:rsidRDefault="00F8575F">
      <w:pPr>
        <w:sectPr w:rsidR="00F8575F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F8575F" w:rsidRPr="008B5049" w:rsidRDefault="00F8575F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F8575F" w:rsidRDefault="00F8575F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2658F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2658F">
        <w:rPr>
          <w:rFonts w:ascii="Times New Roman" w:hAnsi="Times New Roman" w:cs="Times New Roman"/>
          <w:sz w:val="28"/>
          <w:szCs w:val="28"/>
        </w:rPr>
        <w:t>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575F" w:rsidRDefault="00F8575F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   путем</w:t>
      </w:r>
    </w:p>
    <w:p w:rsidR="00F8575F" w:rsidRDefault="00F8575F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  на   аукционе  в  электронной </w:t>
      </w:r>
    </w:p>
    <w:p w:rsidR="00F8575F" w:rsidRPr="00A2658F" w:rsidRDefault="00F8575F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:rsidR="00F8575F" w:rsidRDefault="00F8575F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575F" w:rsidRPr="00A2658F" w:rsidRDefault="00F8575F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3FF4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73FF4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от 21.12.2001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FF4">
        <w:rPr>
          <w:rFonts w:ascii="Times New Roman" w:hAnsi="Times New Roman" w:cs="Times New Roman"/>
          <w:sz w:val="24"/>
          <w:szCs w:val="24"/>
        </w:rPr>
        <w:t>178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3FF4">
        <w:rPr>
          <w:rFonts w:ascii="Times New Roman" w:hAnsi="Times New Roman" w:cs="Times New Roman"/>
          <w:sz w:val="24"/>
          <w:szCs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27.08.2012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6CF8">
        <w:rPr>
          <w:rFonts w:ascii="Times New Roman" w:hAnsi="Times New Roman" w:cs="Times New Roman"/>
          <w:sz w:val="24"/>
          <w:szCs w:val="24"/>
        </w:rPr>
        <w:t>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  <w:szCs w:val="24"/>
        </w:rPr>
        <w:t>, руководствуясь Положени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 порядке приватизации муниципального имущества, относящегося к собственности муниципального образования «Унечское городское поселение», утвержденного решением Унечского городского Совета народных депутатов от 15.07.2015 № 3-58,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26.02.2020 № 54 «</w:t>
      </w:r>
      <w:r w:rsidRPr="0050758D">
        <w:rPr>
          <w:rFonts w:ascii="Times New Roman" w:hAnsi="Times New Roman" w:cs="Times New Roman"/>
          <w:sz w:val="24"/>
          <w:szCs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0758D">
        <w:rPr>
          <w:rFonts w:ascii="Times New Roman" w:hAnsi="Times New Roman" w:cs="Times New Roman"/>
          <w:sz w:val="24"/>
          <w:szCs w:val="24"/>
        </w:rPr>
        <w:t>мущества</w:t>
      </w:r>
      <w:r>
        <w:rPr>
          <w:rFonts w:ascii="Times New Roman" w:hAnsi="Times New Roman" w:cs="Times New Roman"/>
          <w:sz w:val="24"/>
          <w:szCs w:val="24"/>
        </w:rPr>
        <w:t>» (в редакции постановлений от 07.10.2020 № 352, от 16.09.2021           № 245)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 w:rsidRPr="00EB5856">
        <w:rPr>
          <w:rFonts w:ascii="Times New Roman" w:hAnsi="Times New Roman" w:cs="Times New Roman"/>
          <w:sz w:val="24"/>
          <w:szCs w:val="24"/>
        </w:rPr>
        <w:t>Соглашени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B5856">
        <w:rPr>
          <w:rFonts w:ascii="Times New Roman" w:hAnsi="Times New Roman" w:cs="Times New Roman"/>
          <w:sz w:val="24"/>
          <w:szCs w:val="24"/>
        </w:rPr>
        <w:t xml:space="preserve"> «Унечский муниц</w:t>
      </w:r>
      <w:r>
        <w:rPr>
          <w:rFonts w:ascii="Times New Roman" w:hAnsi="Times New Roman" w:cs="Times New Roman"/>
          <w:sz w:val="24"/>
          <w:szCs w:val="24"/>
        </w:rPr>
        <w:t>ипальный район» от 04.10.2019,</w:t>
      </w:r>
      <w:r w:rsidRPr="00A2658F">
        <w:rPr>
          <w:rFonts w:ascii="Times New Roman" w:hAnsi="Times New Roman" w:cs="Times New Roman"/>
          <w:sz w:val="24"/>
          <w:szCs w:val="24"/>
        </w:rPr>
        <w:t xml:space="preserve"> 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городского Совета народных депутатов от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A2658F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A2658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4-85</w:t>
      </w:r>
      <w:r w:rsidRPr="00A2658F">
        <w:rPr>
          <w:rFonts w:ascii="Times New Roman" w:hAnsi="Times New Roman" w:cs="Times New Roman"/>
          <w:sz w:val="24"/>
          <w:szCs w:val="24"/>
        </w:rPr>
        <w:t xml:space="preserve">, на основании отчета № </w:t>
      </w:r>
      <w:r>
        <w:rPr>
          <w:rFonts w:ascii="Times New Roman" w:hAnsi="Times New Roman" w:cs="Times New Roman"/>
          <w:sz w:val="24"/>
          <w:szCs w:val="24"/>
        </w:rPr>
        <w:t>3253-09</w:t>
      </w:r>
      <w:r w:rsidRPr="00A2658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2658F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об </w:t>
      </w:r>
      <w:r>
        <w:rPr>
          <w:rFonts w:ascii="Times New Roman" w:hAnsi="Times New Roman" w:cs="Times New Roman"/>
          <w:sz w:val="24"/>
          <w:szCs w:val="24"/>
        </w:rPr>
        <w:t>определении рыночной стоимости объектов недвижимости, расположенных на территории Унечского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выполненного независимым частнопрактикующим оценщиком Гореловым Виталием Валерьевичем,</w:t>
      </w:r>
    </w:p>
    <w:p w:rsidR="00F8575F" w:rsidRDefault="00F8575F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F8575F" w:rsidRDefault="00F8575F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F8575F" w:rsidRPr="00A2658F" w:rsidRDefault="00F8575F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иватизировать единым лотом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</w:t>
      </w:r>
      <w:r w:rsidRPr="00394735">
        <w:rPr>
          <w:rFonts w:ascii="Times New Roman" w:hAnsi="Times New Roman" w:cs="Times New Roman"/>
          <w:sz w:val="24"/>
          <w:szCs w:val="24"/>
        </w:rPr>
        <w:t>находящ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еся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  <w:szCs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  <w:szCs w:val="24"/>
        </w:rPr>
        <w:t xml:space="preserve">» муниципальное имущество, указанное в приложении 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Pr="00394735">
        <w:rPr>
          <w:rFonts w:ascii="Times New Roman" w:hAnsi="Times New Roman" w:cs="Times New Roman"/>
          <w:sz w:val="24"/>
          <w:szCs w:val="24"/>
        </w:rPr>
        <w:t>к настоящему постановлению, путем продажи на аукцион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 в электронной форме.</w:t>
      </w:r>
    </w:p>
    <w:p w:rsidR="00F8575F" w:rsidRPr="00A2658F" w:rsidRDefault="00F8575F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  <w:szCs w:val="24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4"/>
          <w:szCs w:val="24"/>
        </w:rPr>
        <w:t>е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  <w:szCs w:val="24"/>
        </w:rPr>
        <w:t>.</w:t>
      </w:r>
    </w:p>
    <w:p w:rsidR="00F8575F" w:rsidRDefault="00F8575F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  <w:szCs w:val="24"/>
        </w:rPr>
        <w:t>Унечского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8575F" w:rsidRDefault="00F8575F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подготовить информационное сообщение о проведении аукциона по продаже муниципального имущества, </w:t>
      </w:r>
      <w:r w:rsidRPr="00B60B62">
        <w:rPr>
          <w:rFonts w:ascii="Times New Roman" w:hAnsi="Times New Roman" w:cs="Times New Roman"/>
          <w:sz w:val="24"/>
          <w:szCs w:val="24"/>
        </w:rPr>
        <w:t>указанного в приложении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0B62">
        <w:rPr>
          <w:rFonts w:ascii="Times New Roman" w:hAnsi="Times New Roman" w:cs="Times New Roman"/>
          <w:sz w:val="24"/>
          <w:szCs w:val="24"/>
        </w:rPr>
        <w:t>1 к данному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, в электронной форме; </w:t>
      </w:r>
    </w:p>
    <w:p w:rsidR="00F8575F" w:rsidRDefault="00F8575F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разместить информационное сообщение о проведении аукциона в электронной форме </w:t>
      </w:r>
      <w:r w:rsidRPr="00BF37F7">
        <w:rPr>
          <w:rFonts w:ascii="Times New Roman" w:hAnsi="Times New Roman" w:cs="Times New Roman"/>
          <w:sz w:val="24"/>
          <w:szCs w:val="24"/>
        </w:rPr>
        <w:t>в районной газете «Унечская газета»</w:t>
      </w:r>
      <w:r>
        <w:rPr>
          <w:rFonts w:ascii="Times New Roman" w:hAnsi="Times New Roman" w:cs="Times New Roman"/>
          <w:sz w:val="24"/>
          <w:szCs w:val="24"/>
        </w:rPr>
        <w:t xml:space="preserve">,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администрации Унечского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60B62">
        <w:rPr>
          <w:rFonts w:ascii="Times New Roman" w:hAnsi="Times New Roman" w:cs="Times New Roman"/>
          <w:sz w:val="24"/>
          <w:szCs w:val="24"/>
        </w:rPr>
        <w:t xml:space="preserve">в сети «Интернет» </w:t>
      </w:r>
      <w:hyperlink r:id="rId5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на сайте оператора электронной площадки </w:t>
      </w:r>
      <w:hyperlink r:id="rId6" w:history="1">
        <w:hyperlink r:id="rId7" w:history="1"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https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://178fz.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roseltorg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  <w:szCs w:val="24"/>
        </w:rPr>
        <w:t>;</w:t>
      </w:r>
    </w:p>
    <w:p w:rsidR="00F8575F" w:rsidRDefault="00F8575F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>
        <w:rPr>
          <w:rFonts w:ascii="Times New Roman" w:hAnsi="Times New Roman" w:cs="Times New Roman"/>
          <w:sz w:val="24"/>
          <w:szCs w:val="24"/>
        </w:rPr>
        <w:tab/>
      </w:r>
      <w:r w:rsidRPr="00190DCA">
        <w:rPr>
          <w:rFonts w:ascii="Times New Roman" w:hAnsi="Times New Roman" w:cs="Times New Roman"/>
          <w:sz w:val="24"/>
          <w:szCs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  <w:szCs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>
        <w:rPr>
          <w:rFonts w:ascii="Times New Roman" w:hAnsi="Times New Roman" w:cs="Times New Roman"/>
          <w:sz w:val="24"/>
          <w:szCs w:val="24"/>
        </w:rPr>
        <w:t>в течение</w:t>
      </w:r>
      <w:r w:rsidRPr="0019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190DCA">
        <w:rPr>
          <w:rFonts w:ascii="Times New Roman" w:hAnsi="Times New Roman" w:cs="Times New Roman"/>
          <w:sz w:val="24"/>
          <w:szCs w:val="24"/>
        </w:rPr>
        <w:t xml:space="preserve"> дней со дня подписания договора;</w:t>
      </w:r>
    </w:p>
    <w:p w:rsidR="00F8575F" w:rsidRDefault="00F8575F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</w:p>
    <w:p w:rsidR="00F8575F" w:rsidRDefault="00F8575F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аукциона по продаже муниципального имущества в электронной форме.</w:t>
      </w:r>
    </w:p>
    <w:p w:rsidR="00F8575F" w:rsidRPr="00A2658F" w:rsidRDefault="00F8575F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</w:t>
      </w:r>
      <w:r w:rsidRPr="00BF37F7">
        <w:rPr>
          <w:rFonts w:ascii="Times New Roman" w:hAnsi="Times New Roman" w:cs="Times New Roman"/>
          <w:sz w:val="24"/>
          <w:szCs w:val="24"/>
        </w:rPr>
        <w:t>районной газете «Унечская газета»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2658F">
        <w:rPr>
          <w:rFonts w:ascii="Times New Roman" w:hAnsi="Times New Roman" w:cs="Times New Roman"/>
          <w:sz w:val="24"/>
          <w:szCs w:val="24"/>
        </w:rPr>
        <w:t>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658F">
        <w:rPr>
          <w:rFonts w:ascii="Times New Roman" w:hAnsi="Times New Roman" w:cs="Times New Roman"/>
          <w:sz w:val="24"/>
          <w:szCs w:val="24"/>
        </w:rPr>
        <w:t xml:space="preserve"> </w:t>
      </w:r>
      <w:r w:rsidRPr="00B60B62">
        <w:rPr>
          <w:rFonts w:ascii="Times New Roman" w:hAnsi="Times New Roman" w:cs="Times New Roman"/>
          <w:sz w:val="24"/>
          <w:szCs w:val="24"/>
        </w:rPr>
        <w:t xml:space="preserve">разместить на официальном сайте администрации Унечского района в сети «Интернет»   </w:t>
      </w:r>
      <w:hyperlink r:id="rId9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https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://178fz.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roseltorg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  <w:szCs w:val="24"/>
        </w:rPr>
        <w:t>сайте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0B62">
        <w:rPr>
          <w:rFonts w:ascii="Times New Roman" w:hAnsi="Times New Roman" w:cs="Times New Roman"/>
          <w:sz w:val="24"/>
          <w:szCs w:val="24"/>
        </w:rPr>
        <w:t>сети «Интернет» для размещения информации о проведении торгов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7B605B">
        <w:rPr>
          <w:rFonts w:ascii="Times New Roman" w:hAnsi="Times New Roman" w:cs="Times New Roman"/>
          <w:sz w:val="24"/>
          <w:szCs w:val="24"/>
        </w:rPr>
        <w:t>.</w:t>
      </w:r>
    </w:p>
    <w:p w:rsidR="00F8575F" w:rsidRPr="00A2658F" w:rsidRDefault="00F8575F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60B62">
        <w:rPr>
          <w:rFonts w:ascii="Times New Roman" w:hAnsi="Times New Roman" w:cs="Times New Roman"/>
          <w:sz w:val="24"/>
          <w:szCs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  <w:szCs w:val="24"/>
        </w:rPr>
        <w:t>о дня его</w:t>
      </w:r>
      <w:r w:rsidRPr="00B60B62">
        <w:rPr>
          <w:rFonts w:ascii="Times New Roman" w:hAnsi="Times New Roman" w:cs="Times New Roman"/>
          <w:sz w:val="24"/>
          <w:szCs w:val="24"/>
        </w:rPr>
        <w:t xml:space="preserve"> официального опубликования.</w:t>
      </w:r>
    </w:p>
    <w:p w:rsidR="00F8575F" w:rsidRDefault="00F8575F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53D1E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заместителя главы</w:t>
      </w:r>
    </w:p>
    <w:p w:rsidR="00F8575F" w:rsidRPr="00A2658F" w:rsidRDefault="00F8575F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1E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F8575F" w:rsidRPr="00A2658F">
        <w:tc>
          <w:tcPr>
            <w:tcW w:w="3729" w:type="pct"/>
          </w:tcPr>
          <w:p w:rsidR="00F8575F" w:rsidRPr="00A2658F" w:rsidRDefault="00F8575F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75F" w:rsidRDefault="00F8575F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75F" w:rsidRPr="00A2658F" w:rsidRDefault="00F8575F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F8575F" w:rsidRPr="00A2658F" w:rsidRDefault="00F8575F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75F" w:rsidRDefault="00F8575F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75F" w:rsidRPr="00A2658F" w:rsidRDefault="00F8575F" w:rsidP="00540E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F8575F" w:rsidRPr="00A2658F">
        <w:trPr>
          <w:trHeight w:val="930"/>
        </w:trPr>
        <w:tc>
          <w:tcPr>
            <w:tcW w:w="3729" w:type="pct"/>
          </w:tcPr>
          <w:p w:rsidR="00F8575F" w:rsidRPr="00A2658F" w:rsidRDefault="00F8575F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F8575F" w:rsidRPr="00A2658F" w:rsidRDefault="00F8575F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75F" w:rsidRPr="00A2658F">
        <w:tc>
          <w:tcPr>
            <w:tcW w:w="3729" w:type="pct"/>
          </w:tcPr>
          <w:p w:rsidR="00F8575F" w:rsidRPr="00A2658F" w:rsidRDefault="00F8575F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F8575F" w:rsidRPr="00A2658F" w:rsidRDefault="00F8575F" w:rsidP="009338D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75F" w:rsidRPr="00A2658F">
        <w:trPr>
          <w:trHeight w:val="1308"/>
        </w:trPr>
        <w:tc>
          <w:tcPr>
            <w:tcW w:w="3729" w:type="pct"/>
          </w:tcPr>
          <w:p w:rsidR="00F8575F" w:rsidRPr="00A2658F" w:rsidRDefault="00F8575F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F8575F" w:rsidRPr="00A2658F" w:rsidRDefault="00F8575F" w:rsidP="00C007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75F" w:rsidRDefault="00F8575F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8575F" w:rsidRDefault="00F8575F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</w:t>
      </w:r>
    </w:p>
    <w:p w:rsidR="00F8575F" w:rsidRDefault="00F8575F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8575F" w:rsidRDefault="00F8575F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8575F" w:rsidRDefault="00F8575F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8575F" w:rsidRDefault="00F8575F">
      <w:pPr>
        <w:spacing w:line="240" w:lineRule="auto"/>
      </w:pPr>
      <w:r>
        <w:br w:type="page"/>
      </w:r>
    </w:p>
    <w:p w:rsidR="00F8575F" w:rsidRPr="005724B2" w:rsidRDefault="00F8575F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1</w:t>
      </w:r>
    </w:p>
    <w:p w:rsidR="00F8575F" w:rsidRPr="005724B2" w:rsidRDefault="00F8575F" w:rsidP="001A4A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F8575F" w:rsidRPr="005724B2" w:rsidRDefault="00F8575F" w:rsidP="00943D2B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724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>
        <w:rPr>
          <w:rFonts w:ascii="Times New Roman" w:hAnsi="Times New Roman" w:cs="Times New Roman"/>
          <w:sz w:val="24"/>
          <w:szCs w:val="24"/>
        </w:rPr>
        <w:t xml:space="preserve"> 15.03.2022</w:t>
      </w:r>
      <w:r w:rsidRPr="00572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4B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51</w:t>
      </w:r>
    </w:p>
    <w:p w:rsidR="00F8575F" w:rsidRDefault="00F8575F" w:rsidP="001A4A89"/>
    <w:p w:rsidR="00F8575F" w:rsidRDefault="00F8575F" w:rsidP="001A4A89"/>
    <w:p w:rsidR="00F8575F" w:rsidRDefault="00F8575F" w:rsidP="001A4A89"/>
    <w:p w:rsidR="00F8575F" w:rsidRPr="004434E8" w:rsidRDefault="00F8575F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F8575F" w:rsidRPr="003D6C55" w:rsidRDefault="00F8575F" w:rsidP="002B36B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е в электронной форме</w:t>
      </w:r>
    </w:p>
    <w:p w:rsidR="00F8575F" w:rsidRDefault="00F8575F" w:rsidP="001A4A89"/>
    <w:p w:rsidR="00F8575F" w:rsidRDefault="00F8575F" w:rsidP="001A4A89"/>
    <w:tbl>
      <w:tblPr>
        <w:tblW w:w="99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6840"/>
        <w:gridCol w:w="2565"/>
      </w:tblGrid>
      <w:tr w:rsidR="00F8575F" w:rsidRPr="00487994">
        <w:tc>
          <w:tcPr>
            <w:tcW w:w="542" w:type="dxa"/>
            <w:vAlign w:val="center"/>
          </w:tcPr>
          <w:p w:rsidR="00F8575F" w:rsidRPr="004434E8" w:rsidRDefault="00F8575F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F8575F" w:rsidRPr="004434E8" w:rsidRDefault="00F8575F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40" w:type="dxa"/>
            <w:vAlign w:val="center"/>
          </w:tcPr>
          <w:p w:rsidR="00F8575F" w:rsidRPr="004434E8" w:rsidRDefault="00F8575F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565" w:type="dxa"/>
            <w:vAlign w:val="center"/>
          </w:tcPr>
          <w:p w:rsidR="00F8575F" w:rsidRPr="004434E8" w:rsidRDefault="00F8575F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  <w:p w:rsidR="00F8575F" w:rsidRPr="004434E8" w:rsidRDefault="00F8575F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F8575F" w:rsidRPr="00487994">
        <w:trPr>
          <w:trHeight w:val="1380"/>
        </w:trPr>
        <w:tc>
          <w:tcPr>
            <w:tcW w:w="542" w:type="dxa"/>
          </w:tcPr>
          <w:p w:rsidR="00F8575F" w:rsidRPr="00954830" w:rsidRDefault="00F8575F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40" w:type="dxa"/>
          </w:tcPr>
          <w:p w:rsidR="00F8575F" w:rsidRDefault="00F8575F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сельского клуба с земельным участком:</w:t>
            </w:r>
          </w:p>
          <w:p w:rsidR="00F8575F" w:rsidRPr="00954830" w:rsidRDefault="00F8575F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сельского клуба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8575F" w:rsidRDefault="00F8575F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назначение: нежилое, </w:t>
            </w:r>
          </w:p>
          <w:p w:rsidR="00F8575F" w:rsidRDefault="00F8575F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 кв.м.,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575F" w:rsidRDefault="00F8575F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подземных 0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8575F" w:rsidRDefault="00F8575F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160401:159</w:t>
            </w:r>
          </w:p>
          <w:p w:rsidR="00F8575F" w:rsidRDefault="00F8575F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участок,</w:t>
            </w:r>
          </w:p>
          <w:p w:rsidR="00F8575F" w:rsidRDefault="00F8575F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категория земель: земли населенных пунктов,</w:t>
            </w:r>
          </w:p>
          <w:p w:rsidR="00F8575F" w:rsidRDefault="00F8575F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вид разрешенного использования: культурное развитие, </w:t>
            </w:r>
          </w:p>
          <w:p w:rsidR="00F8575F" w:rsidRDefault="00F8575F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площадь 770,0 кв.м.,</w:t>
            </w:r>
          </w:p>
          <w:p w:rsidR="00F8575F" w:rsidRDefault="00F8575F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кадастровый номер: 32:27:0160401:6</w:t>
            </w:r>
          </w:p>
          <w:p w:rsidR="00F8575F" w:rsidRPr="00954830" w:rsidRDefault="00F8575F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65" w:type="dxa"/>
            <w:vAlign w:val="center"/>
          </w:tcPr>
          <w:p w:rsidR="00F8575F" w:rsidRPr="00954830" w:rsidRDefault="00F8575F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Брянская область,</w:t>
            </w:r>
          </w:p>
          <w:p w:rsidR="00F8575F" w:rsidRPr="00954830" w:rsidRDefault="00F8575F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Унечский район,</w:t>
            </w:r>
          </w:p>
          <w:p w:rsidR="00F8575F" w:rsidRPr="00954830" w:rsidRDefault="00F8575F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Нежданово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8575F" w:rsidRPr="00954830" w:rsidRDefault="00F8575F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8575F" w:rsidRDefault="00F8575F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8575F" w:rsidRPr="00954830" w:rsidRDefault="00F8575F" w:rsidP="00954830">
            <w:pPr>
              <w:pStyle w:val="NoSpacing"/>
              <w:jc w:val="center"/>
              <w:rPr>
                <w:lang w:eastAsia="ar-SA"/>
              </w:rPr>
            </w:pPr>
          </w:p>
        </w:tc>
      </w:tr>
    </w:tbl>
    <w:p w:rsidR="00F8575F" w:rsidRDefault="00F8575F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8575F" w:rsidRDefault="00F8575F" w:rsidP="001A4A89"/>
    <w:p w:rsidR="00F8575F" w:rsidRDefault="00F8575F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F8575F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F8575F" w:rsidRPr="005724B2" w:rsidRDefault="00F8575F" w:rsidP="009F265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2</w:t>
      </w:r>
    </w:p>
    <w:p w:rsidR="00F8575F" w:rsidRPr="005724B2" w:rsidRDefault="00F8575F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F8575F" w:rsidRDefault="00F8575F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>
        <w:rPr>
          <w:rFonts w:ascii="Times New Roman" w:hAnsi="Times New Roman" w:cs="Times New Roman"/>
          <w:sz w:val="24"/>
          <w:szCs w:val="24"/>
        </w:rPr>
        <w:t xml:space="preserve"> 15.03.2022</w:t>
      </w:r>
      <w:r w:rsidRPr="00572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4B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51</w:t>
      </w:r>
    </w:p>
    <w:p w:rsidR="00F8575F" w:rsidRDefault="00F8575F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575F" w:rsidRDefault="00F8575F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575F" w:rsidRDefault="00F8575F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8575F" w:rsidRPr="00E36104" w:rsidRDefault="00F8575F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8575F" w:rsidRPr="006D4305" w:rsidRDefault="00F8575F" w:rsidP="009F265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F8575F" w:rsidRPr="00151C64" w:rsidRDefault="00F8575F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9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365"/>
        <w:gridCol w:w="2223"/>
        <w:gridCol w:w="2127"/>
      </w:tblGrid>
      <w:tr w:rsidR="00F8575F" w:rsidRPr="006D4305">
        <w:tc>
          <w:tcPr>
            <w:tcW w:w="567" w:type="dxa"/>
          </w:tcPr>
          <w:p w:rsidR="00F8575F" w:rsidRPr="004434E8" w:rsidRDefault="00F8575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8575F" w:rsidRPr="004434E8" w:rsidRDefault="00F8575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</w:tcPr>
          <w:p w:rsidR="00F8575F" w:rsidRPr="004434E8" w:rsidRDefault="00F8575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муниципального </w:t>
            </w:r>
          </w:p>
          <w:p w:rsidR="00F8575F" w:rsidRPr="004434E8" w:rsidRDefault="00F8575F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260" w:type="dxa"/>
          </w:tcPr>
          <w:p w:rsidR="00F8575F" w:rsidRPr="004434E8" w:rsidRDefault="00F8575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4365" w:type="dxa"/>
          </w:tcPr>
          <w:p w:rsidR="00F8575F" w:rsidRDefault="00F8575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8575F" w:rsidRPr="004434E8" w:rsidRDefault="00F8575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8575F" w:rsidRPr="004434E8" w:rsidRDefault="00F8575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F8575F" w:rsidRPr="004434E8" w:rsidRDefault="00F8575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5% начальной цены продажи муниципального имущества,  </w:t>
            </w:r>
          </w:p>
          <w:p w:rsidR="00F8575F" w:rsidRPr="004434E8" w:rsidRDefault="00F8575F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F8575F" w:rsidRPr="004434E8" w:rsidRDefault="00F8575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8575F" w:rsidRPr="004434E8" w:rsidRDefault="00F8575F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 размере 20% начальной цены продажи муниципального имущества, </w:t>
            </w:r>
          </w:p>
          <w:p w:rsidR="00F8575F" w:rsidRPr="004434E8" w:rsidRDefault="00F8575F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F8575F" w:rsidRPr="006D4305">
        <w:trPr>
          <w:trHeight w:val="1111"/>
        </w:trPr>
        <w:tc>
          <w:tcPr>
            <w:tcW w:w="567" w:type="dxa"/>
          </w:tcPr>
          <w:p w:rsidR="00F8575F" w:rsidRPr="004B4CBE" w:rsidRDefault="00F8575F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F8575F" w:rsidRDefault="00F8575F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сельского клуба с земельным участком</w:t>
            </w:r>
          </w:p>
          <w:p w:rsidR="00F8575F" w:rsidRDefault="00F8575F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75F" w:rsidRPr="004B4CBE" w:rsidRDefault="00F8575F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8575F" w:rsidRPr="00954830" w:rsidRDefault="00F8575F" w:rsidP="00943D2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Брянская область,</w:t>
            </w:r>
          </w:p>
          <w:p w:rsidR="00F8575F" w:rsidRPr="00954830" w:rsidRDefault="00F8575F" w:rsidP="00943D2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Унечский район,</w:t>
            </w:r>
          </w:p>
          <w:p w:rsidR="00F8575F" w:rsidRPr="00954830" w:rsidRDefault="00F8575F" w:rsidP="00943D2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Нежданово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8575F" w:rsidRPr="00943D2B" w:rsidRDefault="00F8575F" w:rsidP="00943D2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D2B">
              <w:rPr>
                <w:rFonts w:ascii="Times New Roman" w:hAnsi="Times New Roman" w:cs="Times New Roman"/>
                <w:sz w:val="24"/>
                <w:szCs w:val="24"/>
              </w:rPr>
              <w:t>ул. Школьная, д. 13</w:t>
            </w:r>
          </w:p>
          <w:p w:rsidR="00F8575F" w:rsidRPr="00A72164" w:rsidRDefault="00F8575F" w:rsidP="00F3798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5" w:type="dxa"/>
          </w:tcPr>
          <w:p w:rsidR="00F8575F" w:rsidRPr="004104A5" w:rsidRDefault="00F8575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4A5">
              <w:rPr>
                <w:rFonts w:ascii="Times New Roman" w:hAnsi="Times New Roman" w:cs="Times New Roman"/>
                <w:sz w:val="24"/>
                <w:szCs w:val="24"/>
              </w:rPr>
              <w:t>146 000,00 (с учетом НДС)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F8575F" w:rsidRDefault="00F8575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сельского клуба – 128 484,00              (в том числе НДС 20% – 21 414,00);</w:t>
            </w:r>
          </w:p>
          <w:p w:rsidR="00F8575F" w:rsidRDefault="00F8575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– 17 516,00                  (НДС не облагается)</w:t>
            </w:r>
          </w:p>
          <w:p w:rsidR="00F8575F" w:rsidRPr="004434E8" w:rsidRDefault="00F8575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F8575F" w:rsidRPr="004104A5" w:rsidRDefault="00F8575F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4A5">
              <w:rPr>
                <w:rFonts w:ascii="Times New Roman" w:hAnsi="Times New Roman" w:cs="Times New Roman"/>
                <w:sz w:val="24"/>
                <w:szCs w:val="24"/>
              </w:rPr>
              <w:t>7 300,00</w:t>
            </w:r>
          </w:p>
        </w:tc>
        <w:tc>
          <w:tcPr>
            <w:tcW w:w="2127" w:type="dxa"/>
          </w:tcPr>
          <w:p w:rsidR="00F8575F" w:rsidRPr="004104A5" w:rsidRDefault="00F8575F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4A5">
              <w:rPr>
                <w:rFonts w:ascii="Times New Roman" w:hAnsi="Times New Roman" w:cs="Times New Roman"/>
                <w:sz w:val="24"/>
                <w:szCs w:val="24"/>
              </w:rPr>
              <w:t>29 200,00</w:t>
            </w:r>
          </w:p>
        </w:tc>
      </w:tr>
    </w:tbl>
    <w:p w:rsidR="00F8575F" w:rsidRDefault="00F8575F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F8575F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8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6A67"/>
    <w:rsid w:val="00067418"/>
    <w:rsid w:val="00070BD0"/>
    <w:rsid w:val="00080AA3"/>
    <w:rsid w:val="00082D98"/>
    <w:rsid w:val="00092934"/>
    <w:rsid w:val="000A05B8"/>
    <w:rsid w:val="000A5846"/>
    <w:rsid w:val="000A608A"/>
    <w:rsid w:val="000C2C7C"/>
    <w:rsid w:val="000C707C"/>
    <w:rsid w:val="000D0C19"/>
    <w:rsid w:val="000E08DA"/>
    <w:rsid w:val="000E0CA2"/>
    <w:rsid w:val="000E1710"/>
    <w:rsid w:val="000E71A5"/>
    <w:rsid w:val="000F291F"/>
    <w:rsid w:val="000F6214"/>
    <w:rsid w:val="000F6FC6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D69C8"/>
    <w:rsid w:val="001E40F4"/>
    <w:rsid w:val="001E631D"/>
    <w:rsid w:val="001F1FA9"/>
    <w:rsid w:val="001F2E6D"/>
    <w:rsid w:val="00200B5C"/>
    <w:rsid w:val="00207B5C"/>
    <w:rsid w:val="0022127D"/>
    <w:rsid w:val="0022249D"/>
    <w:rsid w:val="00256699"/>
    <w:rsid w:val="002655F3"/>
    <w:rsid w:val="00281707"/>
    <w:rsid w:val="0029620E"/>
    <w:rsid w:val="002A2867"/>
    <w:rsid w:val="002A57C1"/>
    <w:rsid w:val="002A6291"/>
    <w:rsid w:val="002A6E0B"/>
    <w:rsid w:val="002B047F"/>
    <w:rsid w:val="002B36BF"/>
    <w:rsid w:val="002B7EB0"/>
    <w:rsid w:val="002C07C1"/>
    <w:rsid w:val="002D51AC"/>
    <w:rsid w:val="002D72A4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23B16"/>
    <w:rsid w:val="00327950"/>
    <w:rsid w:val="003310E0"/>
    <w:rsid w:val="00336374"/>
    <w:rsid w:val="00340764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102CE"/>
    <w:rsid w:val="004104A5"/>
    <w:rsid w:val="00411C86"/>
    <w:rsid w:val="00420A19"/>
    <w:rsid w:val="00422BF8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3776"/>
    <w:rsid w:val="004F6D67"/>
    <w:rsid w:val="0050758D"/>
    <w:rsid w:val="005113D1"/>
    <w:rsid w:val="005211F5"/>
    <w:rsid w:val="00522895"/>
    <w:rsid w:val="00532889"/>
    <w:rsid w:val="0053403D"/>
    <w:rsid w:val="00540EAC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A34A0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50C7"/>
    <w:rsid w:val="00683704"/>
    <w:rsid w:val="00684E2C"/>
    <w:rsid w:val="00687E4B"/>
    <w:rsid w:val="00690D6E"/>
    <w:rsid w:val="006A06C5"/>
    <w:rsid w:val="006B597D"/>
    <w:rsid w:val="006C44DE"/>
    <w:rsid w:val="006D095A"/>
    <w:rsid w:val="006D4305"/>
    <w:rsid w:val="006D5C70"/>
    <w:rsid w:val="006D64FC"/>
    <w:rsid w:val="006D765C"/>
    <w:rsid w:val="006E3C1B"/>
    <w:rsid w:val="006E6CE0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938C0"/>
    <w:rsid w:val="00793B1D"/>
    <w:rsid w:val="00794840"/>
    <w:rsid w:val="007A0A77"/>
    <w:rsid w:val="007A145B"/>
    <w:rsid w:val="007B1590"/>
    <w:rsid w:val="007B605B"/>
    <w:rsid w:val="007B65FE"/>
    <w:rsid w:val="007B66E5"/>
    <w:rsid w:val="007B7B92"/>
    <w:rsid w:val="007C1D6A"/>
    <w:rsid w:val="007C5385"/>
    <w:rsid w:val="007D0D35"/>
    <w:rsid w:val="007D4067"/>
    <w:rsid w:val="007D5D66"/>
    <w:rsid w:val="007F0519"/>
    <w:rsid w:val="007F6894"/>
    <w:rsid w:val="007F7AA7"/>
    <w:rsid w:val="008020EF"/>
    <w:rsid w:val="008118C3"/>
    <w:rsid w:val="0081244C"/>
    <w:rsid w:val="00813E96"/>
    <w:rsid w:val="00825205"/>
    <w:rsid w:val="00826F31"/>
    <w:rsid w:val="008303D6"/>
    <w:rsid w:val="008310BB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87B5C"/>
    <w:rsid w:val="008949FE"/>
    <w:rsid w:val="008A2672"/>
    <w:rsid w:val="008A330A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524C"/>
    <w:rsid w:val="008D6CCD"/>
    <w:rsid w:val="008E1424"/>
    <w:rsid w:val="008F23F0"/>
    <w:rsid w:val="008F6FD0"/>
    <w:rsid w:val="009136A5"/>
    <w:rsid w:val="00917E7C"/>
    <w:rsid w:val="009204E8"/>
    <w:rsid w:val="00924F04"/>
    <w:rsid w:val="00931712"/>
    <w:rsid w:val="009338DD"/>
    <w:rsid w:val="00940078"/>
    <w:rsid w:val="00942A51"/>
    <w:rsid w:val="00943211"/>
    <w:rsid w:val="00943D2B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542D"/>
    <w:rsid w:val="00A00FD0"/>
    <w:rsid w:val="00A01D29"/>
    <w:rsid w:val="00A04EF8"/>
    <w:rsid w:val="00A11F66"/>
    <w:rsid w:val="00A1263C"/>
    <w:rsid w:val="00A20240"/>
    <w:rsid w:val="00A204A7"/>
    <w:rsid w:val="00A234F5"/>
    <w:rsid w:val="00A2658F"/>
    <w:rsid w:val="00A367D1"/>
    <w:rsid w:val="00A37788"/>
    <w:rsid w:val="00A430CF"/>
    <w:rsid w:val="00A50680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9E6"/>
    <w:rsid w:val="00AB4DC4"/>
    <w:rsid w:val="00AC141C"/>
    <w:rsid w:val="00AC2879"/>
    <w:rsid w:val="00AD257C"/>
    <w:rsid w:val="00AD554A"/>
    <w:rsid w:val="00AD5D93"/>
    <w:rsid w:val="00AE086C"/>
    <w:rsid w:val="00AE0D40"/>
    <w:rsid w:val="00AE327C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2D74"/>
    <w:rsid w:val="00B536A8"/>
    <w:rsid w:val="00B60611"/>
    <w:rsid w:val="00B60B62"/>
    <w:rsid w:val="00B64AAB"/>
    <w:rsid w:val="00B7346D"/>
    <w:rsid w:val="00B839C2"/>
    <w:rsid w:val="00B8510B"/>
    <w:rsid w:val="00B85DA5"/>
    <w:rsid w:val="00BA40EF"/>
    <w:rsid w:val="00BB5658"/>
    <w:rsid w:val="00BB5860"/>
    <w:rsid w:val="00BB686D"/>
    <w:rsid w:val="00BC1480"/>
    <w:rsid w:val="00BC1ABC"/>
    <w:rsid w:val="00BC6420"/>
    <w:rsid w:val="00BD1279"/>
    <w:rsid w:val="00BD32DD"/>
    <w:rsid w:val="00BE0F5E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4AB5"/>
    <w:rsid w:val="00C252D7"/>
    <w:rsid w:val="00C261B3"/>
    <w:rsid w:val="00C26630"/>
    <w:rsid w:val="00C40573"/>
    <w:rsid w:val="00C45569"/>
    <w:rsid w:val="00C4642A"/>
    <w:rsid w:val="00C54D97"/>
    <w:rsid w:val="00C716E2"/>
    <w:rsid w:val="00C739AA"/>
    <w:rsid w:val="00C74598"/>
    <w:rsid w:val="00C757BE"/>
    <w:rsid w:val="00C75EE6"/>
    <w:rsid w:val="00C8246F"/>
    <w:rsid w:val="00C8289E"/>
    <w:rsid w:val="00C864F7"/>
    <w:rsid w:val="00C93E9C"/>
    <w:rsid w:val="00C97E94"/>
    <w:rsid w:val="00CB5199"/>
    <w:rsid w:val="00CB6774"/>
    <w:rsid w:val="00CB71A8"/>
    <w:rsid w:val="00CB7906"/>
    <w:rsid w:val="00CC5334"/>
    <w:rsid w:val="00CC53E3"/>
    <w:rsid w:val="00CC5EC0"/>
    <w:rsid w:val="00CD1822"/>
    <w:rsid w:val="00CD38DE"/>
    <w:rsid w:val="00CD61BE"/>
    <w:rsid w:val="00CE06CD"/>
    <w:rsid w:val="00CE76CF"/>
    <w:rsid w:val="00CF4038"/>
    <w:rsid w:val="00D008B2"/>
    <w:rsid w:val="00D02248"/>
    <w:rsid w:val="00D06EAF"/>
    <w:rsid w:val="00D0751D"/>
    <w:rsid w:val="00D11186"/>
    <w:rsid w:val="00D17B2E"/>
    <w:rsid w:val="00D22267"/>
    <w:rsid w:val="00D26B9F"/>
    <w:rsid w:val="00D307BB"/>
    <w:rsid w:val="00D33623"/>
    <w:rsid w:val="00D3759D"/>
    <w:rsid w:val="00D44367"/>
    <w:rsid w:val="00D5590D"/>
    <w:rsid w:val="00D65173"/>
    <w:rsid w:val="00D74C78"/>
    <w:rsid w:val="00D81344"/>
    <w:rsid w:val="00D9174D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32A"/>
    <w:rsid w:val="00E334C7"/>
    <w:rsid w:val="00E36104"/>
    <w:rsid w:val="00E36E1D"/>
    <w:rsid w:val="00E40CE8"/>
    <w:rsid w:val="00E4302F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95ED1"/>
    <w:rsid w:val="00E97BF9"/>
    <w:rsid w:val="00EA05A5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90B"/>
    <w:rsid w:val="00F42E8D"/>
    <w:rsid w:val="00F5437F"/>
    <w:rsid w:val="00F66157"/>
    <w:rsid w:val="00F7589D"/>
    <w:rsid w:val="00F82354"/>
    <w:rsid w:val="00F8575F"/>
    <w:rsid w:val="00F9110F"/>
    <w:rsid w:val="00F915EA"/>
    <w:rsid w:val="00F947FC"/>
    <w:rsid w:val="00FA31A1"/>
    <w:rsid w:val="00FB0F1F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4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1567</TotalTime>
  <Pages>4</Pages>
  <Words>994</Words>
  <Characters>5666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25</cp:revision>
  <cp:lastPrinted>2022-03-15T09:47:00Z</cp:lastPrinted>
  <dcterms:created xsi:type="dcterms:W3CDTF">2020-12-03T14:01:00Z</dcterms:created>
  <dcterms:modified xsi:type="dcterms:W3CDTF">2022-03-18T12:06:00Z</dcterms:modified>
</cp:coreProperties>
</file>